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C47" w:rsidRPr="00F0417E" w:rsidRDefault="006F1713" w:rsidP="00C87F29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s-ES" w:eastAsia="es-ES"/>
        </w:rPr>
      </w:pPr>
      <w:r w:rsidRPr="00F0417E">
        <w:rPr>
          <w:rFonts w:ascii="Arial" w:eastAsia="Times New Roman" w:hAnsi="Arial" w:cs="Arial"/>
          <w:lang w:val="es-ES" w:eastAsia="es-ES"/>
        </w:rPr>
        <w:t xml:space="preserve">Medellín, </w:t>
      </w:r>
      <w:r w:rsidR="006861B9" w:rsidRPr="00F0417E">
        <w:rPr>
          <w:rFonts w:ascii="Arial" w:eastAsia="Times New Roman" w:hAnsi="Arial" w:cs="Arial"/>
          <w:lang w:val="es-ES" w:eastAsia="es-ES"/>
        </w:rPr>
        <w:t>2</w:t>
      </w:r>
      <w:r w:rsidR="0011787F">
        <w:rPr>
          <w:rFonts w:ascii="Arial" w:eastAsia="Times New Roman" w:hAnsi="Arial" w:cs="Arial"/>
          <w:lang w:val="es-ES" w:eastAsia="es-ES"/>
        </w:rPr>
        <w:t>7</w:t>
      </w:r>
      <w:bookmarkStart w:id="0" w:name="_GoBack"/>
      <w:bookmarkEnd w:id="0"/>
      <w:r w:rsidR="006861B9" w:rsidRPr="00F0417E">
        <w:rPr>
          <w:rFonts w:ascii="Arial" w:eastAsia="Times New Roman" w:hAnsi="Arial" w:cs="Arial"/>
          <w:lang w:val="es-ES" w:eastAsia="es-ES"/>
        </w:rPr>
        <w:t xml:space="preserve"> de</w:t>
      </w:r>
      <w:r w:rsidR="00A101A7" w:rsidRPr="00F0417E">
        <w:rPr>
          <w:rFonts w:ascii="Arial" w:eastAsia="Times New Roman" w:hAnsi="Arial" w:cs="Arial"/>
          <w:lang w:val="es-ES" w:eastAsia="es-ES"/>
        </w:rPr>
        <w:t xml:space="preserve"> </w:t>
      </w:r>
      <w:r w:rsidR="00C94CD1" w:rsidRPr="00F0417E">
        <w:rPr>
          <w:rFonts w:ascii="Arial" w:eastAsia="Times New Roman" w:hAnsi="Arial" w:cs="Arial"/>
          <w:lang w:val="es-ES" w:eastAsia="es-ES"/>
        </w:rPr>
        <w:t>octubre de</w:t>
      </w:r>
      <w:r w:rsidR="00A101A7" w:rsidRPr="00F0417E">
        <w:rPr>
          <w:rFonts w:ascii="Arial" w:eastAsia="Times New Roman" w:hAnsi="Arial" w:cs="Arial"/>
          <w:lang w:val="es-ES" w:eastAsia="es-ES"/>
        </w:rPr>
        <w:t xml:space="preserve"> 2021</w:t>
      </w:r>
    </w:p>
    <w:p w:rsidR="00FA6E40" w:rsidRPr="00F0417E" w:rsidRDefault="00FA6E40" w:rsidP="00DF5C47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</w:p>
    <w:p w:rsidR="00E264BB" w:rsidRPr="00F0417E" w:rsidRDefault="006F1713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  <w:bookmarkStart w:id="1" w:name="_Hlk78970481"/>
      <w:bookmarkStart w:id="2" w:name="_Hlk34650621"/>
      <w:bookmarkStart w:id="3" w:name="_Hlk86045240"/>
      <w:r w:rsidRPr="00F0417E">
        <w:rPr>
          <w:rFonts w:ascii="Arial" w:eastAsia="Times New Roman" w:hAnsi="Arial" w:cs="Arial"/>
          <w:lang w:eastAsia="es-ES"/>
        </w:rPr>
        <w:t>Señor</w:t>
      </w:r>
      <w:r w:rsidR="006861B9" w:rsidRPr="00F0417E">
        <w:rPr>
          <w:rFonts w:ascii="Arial" w:eastAsia="Times New Roman" w:hAnsi="Arial" w:cs="Arial"/>
          <w:lang w:eastAsia="es-ES"/>
        </w:rPr>
        <w:t xml:space="preserve"> Juez</w:t>
      </w:r>
    </w:p>
    <w:p w:rsidR="00257061" w:rsidRDefault="006861B9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  <w:r w:rsidRPr="00F0417E">
        <w:rPr>
          <w:rFonts w:ascii="Arial" w:eastAsia="Times New Roman" w:hAnsi="Arial" w:cs="Arial"/>
          <w:lang w:eastAsia="es-ES"/>
        </w:rPr>
        <w:t xml:space="preserve">Jorge Ivan Hoyos Gaviria </w:t>
      </w:r>
    </w:p>
    <w:p w:rsidR="006861B9" w:rsidRPr="00257061" w:rsidRDefault="006861B9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  <w:r w:rsidRPr="00257061">
        <w:rPr>
          <w:rFonts w:ascii="Arial" w:hAnsi="Arial" w:cs="Arial"/>
          <w:bCs/>
        </w:rPr>
        <w:t xml:space="preserve">JUZGADO DIECISÉIS CIVIL DEL CIRCUITO DE ORALIDAD </w:t>
      </w:r>
    </w:p>
    <w:p w:rsidR="006861B9" w:rsidRPr="00F0417E" w:rsidRDefault="00E264BB" w:rsidP="006861B9">
      <w:pPr>
        <w:spacing w:after="0"/>
        <w:rPr>
          <w:rFonts w:ascii="Arial" w:eastAsia="Times New Roman" w:hAnsi="Arial" w:cs="Arial"/>
          <w:lang w:val="es-CO" w:eastAsia="es-CO"/>
        </w:rPr>
      </w:pPr>
      <w:r w:rsidRPr="00F0417E">
        <w:rPr>
          <w:rFonts w:ascii="Arial" w:eastAsia="Times New Roman" w:hAnsi="Arial" w:cs="Arial"/>
          <w:lang w:eastAsia="es-ES"/>
        </w:rPr>
        <w:t xml:space="preserve">NIT: </w:t>
      </w:r>
      <w:r w:rsidR="006861B9" w:rsidRPr="00F0417E">
        <w:rPr>
          <w:rFonts w:ascii="Arial" w:eastAsia="Times New Roman" w:hAnsi="Arial" w:cs="Arial"/>
          <w:lang w:val="es-CO" w:eastAsia="es-CO"/>
        </w:rPr>
        <w:t>050013103016</w:t>
      </w:r>
    </w:p>
    <w:p w:rsidR="00C94CD1" w:rsidRPr="00F0417E" w:rsidRDefault="00C94CD1" w:rsidP="00C94CD1">
      <w:pPr>
        <w:widowControl w:val="0"/>
        <w:autoSpaceDE w:val="0"/>
        <w:autoSpaceDN w:val="0"/>
        <w:spacing w:after="0"/>
        <w:rPr>
          <w:rFonts w:ascii="Arial" w:hAnsi="Arial" w:cs="Arial"/>
        </w:rPr>
      </w:pPr>
      <w:r w:rsidRPr="00F0417E">
        <w:rPr>
          <w:rFonts w:ascii="Arial" w:hAnsi="Arial" w:cs="Arial"/>
        </w:rPr>
        <w:t xml:space="preserve">Centro Administrativo la Alpujarra Edificio José Feliz de Restrepo </w:t>
      </w:r>
    </w:p>
    <w:p w:rsidR="006861B9" w:rsidRPr="00F0417E" w:rsidRDefault="00E264BB" w:rsidP="00E264BB">
      <w:pPr>
        <w:widowControl w:val="0"/>
        <w:autoSpaceDE w:val="0"/>
        <w:autoSpaceDN w:val="0"/>
        <w:spacing w:after="0"/>
        <w:rPr>
          <w:rFonts w:ascii="Arial" w:hAnsi="Arial" w:cs="Arial"/>
        </w:rPr>
      </w:pPr>
      <w:r w:rsidRPr="00F0417E">
        <w:rPr>
          <w:rFonts w:ascii="Arial" w:eastAsia="Times New Roman" w:hAnsi="Arial" w:cs="Arial"/>
          <w:lang w:eastAsia="es-ES"/>
        </w:rPr>
        <w:t>Dirección:</w:t>
      </w:r>
      <w:r w:rsidRPr="00F0417E">
        <w:rPr>
          <w:rFonts w:ascii="Arial" w:hAnsi="Arial" w:cs="Arial"/>
        </w:rPr>
        <w:t xml:space="preserve"> </w:t>
      </w:r>
      <w:r w:rsidR="006861B9" w:rsidRPr="00F0417E">
        <w:rPr>
          <w:rFonts w:ascii="Arial" w:hAnsi="Arial" w:cs="Arial"/>
        </w:rPr>
        <w:t>Carrera 52 Nro. 42-73 Oficina 1308</w:t>
      </w:r>
      <w:r w:rsidR="00C94CD1" w:rsidRPr="00F0417E">
        <w:rPr>
          <w:rFonts w:ascii="Arial" w:hAnsi="Arial" w:cs="Arial"/>
        </w:rPr>
        <w:t xml:space="preserve"> - </w:t>
      </w:r>
      <w:r w:rsidR="006861B9" w:rsidRPr="00F0417E">
        <w:rPr>
          <w:rFonts w:ascii="Arial" w:hAnsi="Arial" w:cs="Arial"/>
        </w:rPr>
        <w:t>ccto16me@cendoj.ramajudicial.gov.co</w:t>
      </w:r>
    </w:p>
    <w:p w:rsidR="00E264BB" w:rsidRPr="00F0417E" w:rsidRDefault="00E264BB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  <w:r w:rsidRPr="00F0417E">
        <w:rPr>
          <w:rFonts w:ascii="Arial" w:eastAsia="Times New Roman" w:hAnsi="Arial" w:cs="Arial"/>
          <w:lang w:eastAsia="es-ES"/>
        </w:rPr>
        <w:t>Medellín - Colombia</w:t>
      </w:r>
      <w:bookmarkEnd w:id="1"/>
    </w:p>
    <w:bookmarkEnd w:id="2"/>
    <w:p w:rsidR="00E264BB" w:rsidRPr="00F0417E" w:rsidRDefault="00E264BB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</w:p>
    <w:bookmarkEnd w:id="3"/>
    <w:p w:rsidR="0047082C" w:rsidRPr="00F0417E" w:rsidRDefault="0047082C" w:rsidP="00E264BB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</w:p>
    <w:p w:rsidR="006F1713" w:rsidRPr="00F0417E" w:rsidRDefault="00F4114A" w:rsidP="00285971">
      <w:pPr>
        <w:pStyle w:val="Default"/>
        <w:rPr>
          <w:rFonts w:ascii="Arial" w:hAnsi="Arial" w:cs="Arial"/>
          <w:b/>
        </w:rPr>
      </w:pPr>
      <w:bookmarkStart w:id="4" w:name="_Hlk34650644"/>
      <w:r w:rsidRPr="00F0417E">
        <w:rPr>
          <w:rFonts w:ascii="Arial" w:eastAsia="Times New Roman" w:hAnsi="Arial" w:cs="Arial"/>
          <w:b/>
          <w:lang w:eastAsia="es-ES"/>
        </w:rPr>
        <w:t>ASUNTO</w:t>
      </w:r>
      <w:bookmarkStart w:id="5" w:name="_Hlk81475968"/>
      <w:r w:rsidRPr="00F0417E">
        <w:rPr>
          <w:rFonts w:ascii="Arial" w:eastAsia="Times New Roman" w:hAnsi="Arial" w:cs="Arial"/>
          <w:b/>
          <w:lang w:eastAsia="es-ES"/>
        </w:rPr>
        <w:t xml:space="preserve">:  </w:t>
      </w:r>
      <w:r w:rsidR="00577335" w:rsidRPr="00F0417E">
        <w:rPr>
          <w:rFonts w:ascii="Arial" w:eastAsia="Times New Roman" w:hAnsi="Arial" w:cs="Arial"/>
          <w:b/>
          <w:lang w:eastAsia="es-ES"/>
        </w:rPr>
        <w:t xml:space="preserve"> </w:t>
      </w:r>
      <w:r w:rsidR="006F065B" w:rsidRPr="00257061">
        <w:rPr>
          <w:rFonts w:ascii="Arial" w:eastAsia="Times New Roman" w:hAnsi="Arial" w:cs="Arial"/>
          <w:b/>
          <w:lang w:eastAsia="es-ES"/>
        </w:rPr>
        <w:t xml:space="preserve">Respuesta a solicitud historia </w:t>
      </w:r>
      <w:r w:rsidR="00127BA0" w:rsidRPr="00257061">
        <w:rPr>
          <w:rFonts w:ascii="Arial" w:eastAsia="Times New Roman" w:hAnsi="Arial" w:cs="Arial"/>
          <w:b/>
          <w:lang w:eastAsia="es-ES"/>
        </w:rPr>
        <w:t>clínica</w:t>
      </w:r>
      <w:r w:rsidR="006861B9" w:rsidRPr="00257061">
        <w:rPr>
          <w:rFonts w:ascii="Arial" w:eastAsia="Times New Roman" w:hAnsi="Arial" w:cs="Arial"/>
          <w:b/>
          <w:lang w:eastAsia="es-ES"/>
        </w:rPr>
        <w:t xml:space="preserve"> </w:t>
      </w:r>
      <w:r w:rsidR="006861B9" w:rsidRPr="00257061">
        <w:rPr>
          <w:rFonts w:ascii="Arial" w:hAnsi="Arial" w:cs="Arial"/>
          <w:b/>
        </w:rPr>
        <w:t xml:space="preserve">proceso </w:t>
      </w:r>
      <w:r w:rsidR="006861B9" w:rsidRPr="00257061">
        <w:rPr>
          <w:rFonts w:ascii="Arial" w:hAnsi="Arial" w:cs="Arial"/>
          <w:b/>
          <w:bCs/>
        </w:rPr>
        <w:t>declarativo de responsabilidad civil contractual.</w:t>
      </w:r>
      <w:r w:rsidR="006861B9" w:rsidRPr="00257061">
        <w:rPr>
          <w:rFonts w:ascii="Arial" w:hAnsi="Arial" w:cs="Arial"/>
          <w:b/>
        </w:rPr>
        <w:t xml:space="preserve"> Nubia Estella Aristizábal Montes</w:t>
      </w:r>
      <w:r w:rsidR="00257061">
        <w:rPr>
          <w:rFonts w:ascii="Arial" w:hAnsi="Arial" w:cs="Arial"/>
          <w:b/>
        </w:rPr>
        <w:t>.</w:t>
      </w:r>
    </w:p>
    <w:bookmarkEnd w:id="4"/>
    <w:bookmarkEnd w:id="5"/>
    <w:p w:rsidR="006F1713" w:rsidRPr="00F0417E" w:rsidRDefault="006F1713" w:rsidP="006F1713">
      <w:pPr>
        <w:pStyle w:val="xxmsonormal"/>
        <w:rPr>
          <w:rFonts w:ascii="Arial" w:hAnsi="Arial" w:cs="Arial"/>
          <w:b/>
          <w:color w:val="000000"/>
        </w:rPr>
      </w:pPr>
      <w:r w:rsidRPr="00F0417E">
        <w:rPr>
          <w:rFonts w:ascii="Arial" w:hAnsi="Arial" w:cs="Arial"/>
          <w:b/>
          <w:color w:val="000000"/>
        </w:rPr>
        <w:t> </w:t>
      </w:r>
    </w:p>
    <w:p w:rsidR="00BE712E" w:rsidRPr="00F0417E" w:rsidRDefault="008A36E8" w:rsidP="00577335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u w:val="single"/>
          <w:lang w:eastAsia="es-ES"/>
        </w:rPr>
      </w:pPr>
      <w:r w:rsidRPr="00F0417E">
        <w:rPr>
          <w:rFonts w:ascii="Arial" w:eastAsia="Times New Roman" w:hAnsi="Arial" w:cs="Arial"/>
          <w:b/>
          <w:lang w:eastAsia="es-ES"/>
        </w:rPr>
        <w:t xml:space="preserve">Radicado de </w:t>
      </w:r>
      <w:r w:rsidR="00654F57" w:rsidRPr="00F0417E">
        <w:rPr>
          <w:rFonts w:ascii="Arial" w:eastAsia="Times New Roman" w:hAnsi="Arial" w:cs="Arial"/>
          <w:b/>
          <w:lang w:eastAsia="es-ES"/>
        </w:rPr>
        <w:t>entrada</w:t>
      </w:r>
      <w:r w:rsidR="007E0826" w:rsidRPr="00F0417E">
        <w:rPr>
          <w:rFonts w:ascii="Arial" w:eastAsia="Times New Roman" w:hAnsi="Arial" w:cs="Arial"/>
          <w:b/>
          <w:lang w:eastAsia="es-ES"/>
        </w:rPr>
        <w:t xml:space="preserve">: </w:t>
      </w:r>
      <w:r w:rsidR="007C18E8">
        <w:rPr>
          <w:rFonts w:ascii="Arial" w:hAnsi="Arial" w:cs="Arial"/>
          <w:b/>
          <w:bCs/>
        </w:rPr>
        <w:t>223644 DEL 25-10-2021</w:t>
      </w:r>
    </w:p>
    <w:p w:rsidR="004C5490" w:rsidRPr="00F0417E" w:rsidRDefault="00654F57" w:rsidP="004C5490">
      <w:pPr>
        <w:rPr>
          <w:rFonts w:ascii="Arial" w:hAnsi="Arial" w:cs="Arial"/>
          <w:b/>
          <w:lang w:val="es-CO"/>
        </w:rPr>
      </w:pPr>
      <w:r w:rsidRPr="00F0417E">
        <w:rPr>
          <w:rFonts w:ascii="Arial" w:eastAsia="Times New Roman" w:hAnsi="Arial" w:cs="Arial"/>
          <w:b/>
          <w:lang w:eastAsia="es-ES"/>
        </w:rPr>
        <w:t>Radicado</w:t>
      </w:r>
      <w:r w:rsidR="008A36E8" w:rsidRPr="00F0417E">
        <w:rPr>
          <w:rFonts w:ascii="Arial" w:eastAsia="Times New Roman" w:hAnsi="Arial" w:cs="Arial"/>
          <w:b/>
          <w:lang w:eastAsia="es-ES"/>
        </w:rPr>
        <w:t xml:space="preserve"> de salida</w:t>
      </w:r>
      <w:r w:rsidR="004715B8" w:rsidRPr="00F0417E">
        <w:rPr>
          <w:rFonts w:ascii="Arial" w:eastAsia="Times New Roman" w:hAnsi="Arial" w:cs="Arial"/>
          <w:b/>
          <w:lang w:eastAsia="es-ES"/>
        </w:rPr>
        <w:t>:</w:t>
      </w:r>
      <w:r w:rsidR="00434A27" w:rsidRPr="00F0417E">
        <w:rPr>
          <w:rFonts w:ascii="Arial" w:hAnsi="Arial" w:cs="Arial"/>
          <w:b/>
        </w:rPr>
        <w:t xml:space="preserve"> </w:t>
      </w:r>
      <w:r w:rsidR="00EC5624">
        <w:t>CE2021007103</w:t>
      </w:r>
    </w:p>
    <w:p w:rsidR="00DC166E" w:rsidRPr="00F0417E" w:rsidRDefault="00DC166E" w:rsidP="00DC166E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lang w:eastAsia="es-ES"/>
        </w:rPr>
      </w:pPr>
    </w:p>
    <w:p w:rsidR="00577335" w:rsidRPr="00F0417E" w:rsidRDefault="00D639BD" w:rsidP="00DF5C47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lang w:eastAsia="es-ES"/>
        </w:rPr>
      </w:pPr>
      <w:r w:rsidRPr="00F0417E">
        <w:rPr>
          <w:rFonts w:ascii="Arial" w:eastAsia="Times New Roman" w:hAnsi="Arial" w:cs="Arial"/>
          <w:lang w:eastAsia="es-ES"/>
        </w:rPr>
        <w:t>Cordial saludo</w:t>
      </w:r>
    </w:p>
    <w:p w:rsidR="00E07947" w:rsidRPr="00F0417E" w:rsidRDefault="00E07947" w:rsidP="00E07947">
      <w:pPr>
        <w:jc w:val="both"/>
        <w:rPr>
          <w:rFonts w:ascii="Arial" w:eastAsia="Times New Roman" w:hAnsi="Arial" w:cs="Arial"/>
          <w:lang w:eastAsia="es-ES"/>
        </w:rPr>
      </w:pPr>
    </w:p>
    <w:p w:rsidR="00F14AF2" w:rsidRPr="00F0417E" w:rsidRDefault="00EA27CF" w:rsidP="002D7B21">
      <w:pPr>
        <w:jc w:val="both"/>
        <w:rPr>
          <w:rFonts w:ascii="Arial" w:hAnsi="Arial" w:cs="Arial"/>
          <w:bCs/>
          <w:color w:val="333333"/>
          <w:shd w:val="clear" w:color="auto" w:fill="DBE1E8"/>
        </w:rPr>
      </w:pPr>
      <w:r w:rsidRPr="00F0417E">
        <w:rPr>
          <w:rFonts w:ascii="Arial" w:eastAsia="Times New Roman" w:hAnsi="Arial" w:cs="Arial"/>
          <w:lang w:eastAsia="es-ES"/>
        </w:rPr>
        <w:t>Por medio</w:t>
      </w:r>
      <w:r w:rsidR="009F564C" w:rsidRPr="00F0417E">
        <w:rPr>
          <w:rFonts w:ascii="Arial" w:eastAsia="Times New Roman" w:hAnsi="Arial" w:cs="Arial"/>
          <w:lang w:eastAsia="es-ES"/>
        </w:rPr>
        <w:t xml:space="preserve"> de la presente </w:t>
      </w:r>
      <w:r w:rsidR="00DF310D" w:rsidRPr="00F0417E">
        <w:rPr>
          <w:rFonts w:ascii="Arial" w:eastAsia="Times New Roman" w:hAnsi="Arial" w:cs="Arial"/>
          <w:lang w:eastAsia="es-ES"/>
        </w:rPr>
        <w:t>damos</w:t>
      </w:r>
      <w:r w:rsidR="009F564C" w:rsidRPr="00F0417E">
        <w:rPr>
          <w:rFonts w:ascii="Arial" w:eastAsia="Times New Roman" w:hAnsi="Arial" w:cs="Arial"/>
          <w:lang w:eastAsia="es-ES"/>
        </w:rPr>
        <w:t xml:space="preserve"> </w:t>
      </w:r>
      <w:r w:rsidR="00D639BD" w:rsidRPr="00F0417E">
        <w:rPr>
          <w:rFonts w:ascii="Arial" w:eastAsia="Times New Roman" w:hAnsi="Arial" w:cs="Arial"/>
          <w:lang w:eastAsia="es-ES"/>
        </w:rPr>
        <w:t xml:space="preserve">respuesta </w:t>
      </w:r>
      <w:r w:rsidRPr="00F0417E">
        <w:rPr>
          <w:rFonts w:ascii="Arial" w:eastAsia="Times New Roman" w:hAnsi="Arial" w:cs="Arial"/>
          <w:lang w:eastAsia="es-ES"/>
        </w:rPr>
        <w:t xml:space="preserve">sobre la </w:t>
      </w:r>
      <w:r w:rsidR="00D639BD" w:rsidRPr="00F0417E">
        <w:rPr>
          <w:rFonts w:ascii="Arial" w:eastAsia="Times New Roman" w:hAnsi="Arial" w:cs="Arial"/>
          <w:lang w:eastAsia="es-ES"/>
        </w:rPr>
        <w:t>solicitud de historia clínica de</w:t>
      </w:r>
      <w:r w:rsidR="006F1713" w:rsidRPr="00F0417E">
        <w:rPr>
          <w:rFonts w:ascii="Arial" w:eastAsia="Times New Roman" w:hAnsi="Arial" w:cs="Arial"/>
          <w:lang w:eastAsia="es-ES"/>
        </w:rPr>
        <w:t xml:space="preserve"> l</w:t>
      </w:r>
      <w:r w:rsidR="00381401" w:rsidRPr="00F0417E">
        <w:rPr>
          <w:rFonts w:ascii="Arial" w:eastAsia="Times New Roman" w:hAnsi="Arial" w:cs="Arial"/>
          <w:lang w:eastAsia="es-ES"/>
        </w:rPr>
        <w:t>a</w:t>
      </w:r>
      <w:r w:rsidR="006F1713" w:rsidRPr="00F0417E">
        <w:rPr>
          <w:rFonts w:ascii="Arial" w:eastAsia="Times New Roman" w:hAnsi="Arial" w:cs="Arial"/>
          <w:lang w:eastAsia="es-ES"/>
        </w:rPr>
        <w:t xml:space="preserve"> </w:t>
      </w:r>
      <w:r w:rsidR="00285971" w:rsidRPr="00F0417E">
        <w:rPr>
          <w:rFonts w:ascii="Arial" w:eastAsia="Times New Roman" w:hAnsi="Arial" w:cs="Arial"/>
          <w:lang w:eastAsia="es-ES"/>
        </w:rPr>
        <w:t>paciente</w:t>
      </w:r>
      <w:r w:rsidR="00201D72" w:rsidRPr="00F0417E">
        <w:rPr>
          <w:rFonts w:ascii="Arial" w:eastAsia="Times New Roman" w:hAnsi="Arial" w:cs="Arial"/>
          <w:lang w:eastAsia="es-ES"/>
        </w:rPr>
        <w:t xml:space="preserve"> </w:t>
      </w:r>
      <w:r w:rsidR="00201D72" w:rsidRPr="00F0417E">
        <w:rPr>
          <w:rFonts w:ascii="Arial" w:hAnsi="Arial" w:cs="Arial"/>
        </w:rPr>
        <w:t>Nubia Estella Aristizábal Montes CC 43518621</w:t>
      </w:r>
      <w:r w:rsidR="00EC7AEC" w:rsidRPr="00F0417E">
        <w:rPr>
          <w:rFonts w:ascii="Arial" w:hAnsi="Arial" w:cs="Arial"/>
        </w:rPr>
        <w:t>.</w:t>
      </w:r>
      <w:r w:rsidR="00114F93" w:rsidRPr="00F0417E">
        <w:rPr>
          <w:rFonts w:ascii="Arial" w:hAnsi="Arial" w:cs="Arial"/>
          <w:bCs/>
          <w:color w:val="333333"/>
        </w:rPr>
        <w:t>Se adjunta</w:t>
      </w:r>
      <w:r w:rsidR="00D54EDF" w:rsidRPr="00F0417E">
        <w:rPr>
          <w:rFonts w:ascii="Arial" w:hAnsi="Arial" w:cs="Arial"/>
          <w:color w:val="222222"/>
        </w:rPr>
        <w:t xml:space="preserve"> </w:t>
      </w:r>
      <w:r w:rsidR="00F14AF2" w:rsidRPr="00F0417E">
        <w:rPr>
          <w:rFonts w:ascii="Arial" w:eastAsia="Times New Roman" w:hAnsi="Arial" w:cs="Arial"/>
          <w:lang w:eastAsia="es-ES"/>
        </w:rPr>
        <w:t>C</w:t>
      </w:r>
      <w:r w:rsidR="00B02058" w:rsidRPr="00F0417E">
        <w:rPr>
          <w:rFonts w:ascii="Arial" w:eastAsia="Times New Roman" w:hAnsi="Arial" w:cs="Arial"/>
          <w:lang w:eastAsia="es-ES"/>
        </w:rPr>
        <w:t xml:space="preserve">opia de la historia </w:t>
      </w:r>
      <w:r w:rsidR="00B758D6" w:rsidRPr="00F0417E">
        <w:rPr>
          <w:rFonts w:ascii="Arial" w:eastAsia="Times New Roman" w:hAnsi="Arial" w:cs="Arial"/>
          <w:lang w:eastAsia="es-ES"/>
        </w:rPr>
        <w:t>clínica</w:t>
      </w:r>
      <w:r w:rsidR="00B02058" w:rsidRPr="00F0417E">
        <w:rPr>
          <w:rFonts w:ascii="Arial" w:eastAsia="Times New Roman" w:hAnsi="Arial" w:cs="Arial"/>
          <w:lang w:eastAsia="es-ES"/>
        </w:rPr>
        <w:t xml:space="preserve"> </w:t>
      </w:r>
      <w:r w:rsidR="00B758D6" w:rsidRPr="00F0417E">
        <w:rPr>
          <w:rFonts w:ascii="Arial" w:eastAsia="Times New Roman" w:hAnsi="Arial" w:cs="Arial"/>
          <w:lang w:eastAsia="es-ES"/>
        </w:rPr>
        <w:t xml:space="preserve">y de los servicios prestados durante </w:t>
      </w:r>
      <w:r w:rsidR="00B02058" w:rsidRPr="00F0417E">
        <w:rPr>
          <w:rFonts w:ascii="Arial" w:eastAsia="Times New Roman" w:hAnsi="Arial" w:cs="Arial"/>
          <w:lang w:eastAsia="es-ES"/>
        </w:rPr>
        <w:t>la atención recibida</w:t>
      </w:r>
      <w:r w:rsidR="00D639BD" w:rsidRPr="00F0417E">
        <w:rPr>
          <w:rFonts w:ascii="Arial" w:eastAsia="Times New Roman" w:hAnsi="Arial" w:cs="Arial"/>
          <w:lang w:eastAsia="es-ES"/>
        </w:rPr>
        <w:t xml:space="preserve"> en el </w:t>
      </w:r>
      <w:r w:rsidR="00BE6002" w:rsidRPr="00F0417E">
        <w:rPr>
          <w:rFonts w:ascii="Arial" w:eastAsia="Times New Roman" w:hAnsi="Arial" w:cs="Arial"/>
          <w:lang w:eastAsia="es-ES"/>
        </w:rPr>
        <w:t xml:space="preserve">CIS </w:t>
      </w:r>
      <w:r w:rsidR="00EF5499" w:rsidRPr="00F0417E">
        <w:rPr>
          <w:rFonts w:ascii="Arial" w:eastAsia="Times New Roman" w:hAnsi="Arial" w:cs="Arial"/>
          <w:lang w:eastAsia="es-ES"/>
        </w:rPr>
        <w:t>Comfama correspondiente</w:t>
      </w:r>
      <w:r w:rsidR="00915773" w:rsidRPr="00F0417E">
        <w:rPr>
          <w:rFonts w:ascii="Arial" w:eastAsia="Times New Roman" w:hAnsi="Arial" w:cs="Arial"/>
          <w:lang w:eastAsia="es-ES"/>
        </w:rPr>
        <w:t xml:space="preserve"> </w:t>
      </w:r>
      <w:r w:rsidR="00AA7635" w:rsidRPr="00F0417E">
        <w:rPr>
          <w:rFonts w:ascii="Arial" w:eastAsia="Times New Roman" w:hAnsi="Arial" w:cs="Arial"/>
          <w:lang w:eastAsia="es-ES"/>
        </w:rPr>
        <w:t>a</w:t>
      </w:r>
      <w:r w:rsidR="005A5BAC">
        <w:rPr>
          <w:rFonts w:ascii="Arial" w:eastAsia="Times New Roman" w:hAnsi="Arial" w:cs="Arial"/>
          <w:lang w:eastAsia="es-ES"/>
        </w:rPr>
        <w:t xml:space="preserve"> seiscientos diez y nueve </w:t>
      </w:r>
      <w:r w:rsidR="00BD7628" w:rsidRPr="00F0417E">
        <w:rPr>
          <w:rFonts w:ascii="Arial" w:eastAsia="Times New Roman" w:hAnsi="Arial" w:cs="Arial"/>
          <w:lang w:eastAsia="es-ES"/>
        </w:rPr>
        <w:t xml:space="preserve"> </w:t>
      </w:r>
      <w:r w:rsidR="000D5700" w:rsidRPr="00F0417E">
        <w:rPr>
          <w:rFonts w:ascii="Arial" w:eastAsia="Times New Roman" w:hAnsi="Arial" w:cs="Arial"/>
          <w:lang w:eastAsia="es-ES"/>
        </w:rPr>
        <w:t>(</w:t>
      </w:r>
      <w:r w:rsidR="005A5BAC">
        <w:rPr>
          <w:rFonts w:ascii="Arial" w:eastAsia="Times New Roman" w:hAnsi="Arial" w:cs="Arial"/>
          <w:lang w:eastAsia="es-ES"/>
        </w:rPr>
        <w:t>619</w:t>
      </w:r>
      <w:r w:rsidR="00D639BD" w:rsidRPr="00F0417E">
        <w:rPr>
          <w:rFonts w:ascii="Arial" w:eastAsia="Times New Roman" w:hAnsi="Arial" w:cs="Arial"/>
          <w:lang w:eastAsia="es-ES"/>
        </w:rPr>
        <w:t>) folios</w:t>
      </w:r>
      <w:r w:rsidR="00766273" w:rsidRPr="00F0417E">
        <w:rPr>
          <w:rFonts w:ascii="Arial" w:eastAsia="Times New Roman" w:hAnsi="Arial" w:cs="Arial"/>
          <w:lang w:eastAsia="es-ES"/>
        </w:rPr>
        <w:t xml:space="preserve"> digitales</w:t>
      </w:r>
      <w:r w:rsidR="00D639BD" w:rsidRPr="00F0417E">
        <w:rPr>
          <w:rFonts w:ascii="Arial" w:eastAsia="Times New Roman" w:hAnsi="Arial" w:cs="Arial"/>
          <w:lang w:eastAsia="es-ES"/>
        </w:rPr>
        <w:t>.</w:t>
      </w:r>
    </w:p>
    <w:p w:rsidR="00DF310D" w:rsidRPr="00F0417E" w:rsidRDefault="00DF310D" w:rsidP="00DF310D">
      <w:pPr>
        <w:jc w:val="both"/>
        <w:rPr>
          <w:rFonts w:ascii="Arial" w:hAnsi="Arial" w:cs="Arial"/>
        </w:rPr>
      </w:pPr>
      <w:r w:rsidRPr="00F0417E">
        <w:rPr>
          <w:rFonts w:ascii="Arial" w:hAnsi="Arial" w:cs="Arial"/>
        </w:rPr>
        <w:t xml:space="preserve">Se </w:t>
      </w:r>
      <w:r w:rsidR="00BE6002" w:rsidRPr="00F0417E">
        <w:rPr>
          <w:rFonts w:ascii="Arial" w:hAnsi="Arial" w:cs="Arial"/>
        </w:rPr>
        <w:t>informa,</w:t>
      </w:r>
      <w:r w:rsidRPr="00F0417E">
        <w:rPr>
          <w:rFonts w:ascii="Arial" w:hAnsi="Arial" w:cs="Arial"/>
        </w:rPr>
        <w:t xml:space="preserve"> </w:t>
      </w:r>
      <w:r w:rsidR="00BE6002" w:rsidRPr="00F0417E">
        <w:rPr>
          <w:rFonts w:ascii="Arial" w:hAnsi="Arial" w:cs="Arial"/>
        </w:rPr>
        <w:t>además, que</w:t>
      </w:r>
      <w:r w:rsidRPr="00F0417E">
        <w:rPr>
          <w:rFonts w:ascii="Arial" w:hAnsi="Arial" w:cs="Arial"/>
        </w:rPr>
        <w:t xml:space="preserve"> conforme a la ley 1581 de 2012 la información acá suministrada corresponde a datos reservados y sólo se puede entregar con la autorización de su titular, o como en este </w:t>
      </w:r>
      <w:r w:rsidR="00D639BD" w:rsidRPr="00F0417E">
        <w:rPr>
          <w:rFonts w:ascii="Arial" w:hAnsi="Arial" w:cs="Arial"/>
        </w:rPr>
        <w:t>en este caso acreditando consanguinidad por fallecimiento del paciente</w:t>
      </w:r>
      <w:r w:rsidRPr="00F0417E">
        <w:rPr>
          <w:rFonts w:ascii="Arial" w:hAnsi="Arial" w:cs="Arial"/>
        </w:rPr>
        <w:t xml:space="preserve">, ello no lo releva de la responsabilidad que debe tener en el manejo y seguridad que le brinde a la misma para impedir su adulteración, pérdida, consulta, uso o acceso no autorizado o fraudulento. En </w:t>
      </w:r>
      <w:r w:rsidR="00BE6002" w:rsidRPr="00F0417E">
        <w:rPr>
          <w:rFonts w:ascii="Arial" w:hAnsi="Arial" w:cs="Arial"/>
        </w:rPr>
        <w:t>consecuencia,</w:t>
      </w:r>
      <w:r w:rsidRPr="00F0417E">
        <w:rPr>
          <w:rFonts w:ascii="Arial" w:hAnsi="Arial" w:cs="Arial"/>
        </w:rPr>
        <w:t xml:space="preserve"> la custodia por parte de la entidad </w:t>
      </w:r>
      <w:r w:rsidR="00285971" w:rsidRPr="00F0417E">
        <w:rPr>
          <w:rFonts w:ascii="Arial" w:hAnsi="Arial" w:cs="Arial"/>
        </w:rPr>
        <w:t>solicitante</w:t>
      </w:r>
      <w:r w:rsidRPr="00F0417E">
        <w:rPr>
          <w:rFonts w:ascii="Arial" w:hAnsi="Arial" w:cs="Arial"/>
        </w:rPr>
        <w:t xml:space="preserve"> se hará bajo las medidas de seguridad que no permitan utilizarla para otros propósitos diferentes, ni que se conozcan por quienes no tienen la competencia para ello o se fugue la información. Esto a efectos dar cumplimiento a las obligaciones impuestas por la citada ley.</w:t>
      </w:r>
    </w:p>
    <w:p w:rsidR="00B96854" w:rsidRPr="00F0417E" w:rsidRDefault="00B96854" w:rsidP="00E07947">
      <w:pPr>
        <w:jc w:val="both"/>
        <w:rPr>
          <w:rFonts w:ascii="Arial" w:eastAsia="Times New Roman" w:hAnsi="Arial" w:cs="Arial"/>
          <w:lang w:eastAsia="es-ES"/>
        </w:rPr>
      </w:pPr>
    </w:p>
    <w:p w:rsidR="00C87F29" w:rsidRPr="00F0417E" w:rsidRDefault="00BE712E" w:rsidP="00BE712E">
      <w:pPr>
        <w:pStyle w:val="Sinespaciado"/>
        <w:rPr>
          <w:rFonts w:ascii="Arial" w:hAnsi="Arial" w:cs="Arial"/>
          <w:sz w:val="24"/>
          <w:szCs w:val="24"/>
          <w:lang w:eastAsia="es-ES"/>
        </w:rPr>
      </w:pPr>
      <w:r w:rsidRPr="00F0417E">
        <w:rPr>
          <w:rFonts w:ascii="Arial" w:hAnsi="Arial" w:cs="Arial"/>
          <w:sz w:val="24"/>
          <w:szCs w:val="24"/>
          <w:lang w:eastAsia="es-ES"/>
        </w:rPr>
        <w:t>Atentamente,</w:t>
      </w:r>
    </w:p>
    <w:p w:rsidR="00455A4F" w:rsidRPr="00AD0740" w:rsidRDefault="00455A4F" w:rsidP="00350F05">
      <w:pPr>
        <w:pStyle w:val="Sinespaciado"/>
        <w:rPr>
          <w:rFonts w:ascii="Arial" w:hAnsi="Arial" w:cs="Arial"/>
          <w:b/>
        </w:rPr>
      </w:pPr>
    </w:p>
    <w:p w:rsidR="00BE712E" w:rsidRPr="00AD0740" w:rsidRDefault="00BE712E" w:rsidP="00350F05">
      <w:pPr>
        <w:pStyle w:val="Sinespaciado"/>
        <w:rPr>
          <w:rFonts w:ascii="Arial" w:hAnsi="Arial" w:cs="Arial"/>
          <w:b/>
        </w:rPr>
      </w:pPr>
      <w:bookmarkStart w:id="6" w:name="_Hlk81475986"/>
      <w:bookmarkStart w:id="7" w:name="_Hlk34650662"/>
      <w:r w:rsidRPr="00AD0740">
        <w:rPr>
          <w:rFonts w:ascii="Arial" w:hAnsi="Arial" w:cs="Arial"/>
          <w:b/>
        </w:rPr>
        <w:t>DPTO</w:t>
      </w:r>
      <w:r w:rsidR="00B96854" w:rsidRPr="00AD0740">
        <w:rPr>
          <w:rFonts w:ascii="Arial" w:hAnsi="Arial" w:cs="Arial"/>
          <w:b/>
        </w:rPr>
        <w:t>. PRESTACIÓN DE SERVICIOS DE SALUD</w:t>
      </w:r>
    </w:p>
    <w:p w:rsidR="00BE712E" w:rsidRPr="00AD0740" w:rsidRDefault="00BE712E" w:rsidP="00350F05">
      <w:pPr>
        <w:pStyle w:val="Sinespaciado"/>
        <w:rPr>
          <w:rFonts w:ascii="Arial" w:hAnsi="Arial" w:cs="Arial"/>
        </w:rPr>
      </w:pPr>
      <w:r w:rsidRPr="00AD0740">
        <w:rPr>
          <w:rFonts w:ascii="Arial" w:hAnsi="Arial" w:cs="Arial"/>
        </w:rPr>
        <w:t xml:space="preserve">Subdirección de Salud </w:t>
      </w:r>
    </w:p>
    <w:p w:rsidR="00BE6002" w:rsidRPr="00AD0740" w:rsidRDefault="00BE6002" w:rsidP="00BE6002">
      <w:pPr>
        <w:pStyle w:val="Sinespaciado"/>
        <w:rPr>
          <w:rFonts w:ascii="Arial" w:hAnsi="Arial" w:cs="Arial"/>
        </w:rPr>
      </w:pPr>
      <w:r w:rsidRPr="00AD0740">
        <w:rPr>
          <w:rFonts w:ascii="Arial" w:hAnsi="Arial" w:cs="Arial"/>
        </w:rPr>
        <w:t>Seco: 16100000</w:t>
      </w:r>
      <w:bookmarkEnd w:id="6"/>
    </w:p>
    <w:bookmarkEnd w:id="7"/>
    <w:p w:rsidR="00A62EEF" w:rsidRPr="00BE6002" w:rsidRDefault="00A62EEF" w:rsidP="00350F05">
      <w:pPr>
        <w:pStyle w:val="Sinespaciado"/>
        <w:rPr>
          <w:rFonts w:ascii="Arial" w:hAnsi="Arial" w:cs="Arial"/>
        </w:rPr>
      </w:pPr>
    </w:p>
    <w:sectPr w:rsidR="00A62EEF" w:rsidRPr="00BE6002" w:rsidSect="00F4114A">
      <w:headerReference w:type="default" r:id="rId8"/>
      <w:footerReference w:type="default" r:id="rId9"/>
      <w:pgSz w:w="12240" w:h="15840" w:code="9"/>
      <w:pgMar w:top="1417" w:right="1701" w:bottom="1417" w:left="1701" w:header="426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4D4" w:rsidRPr="00C87F29" w:rsidRDefault="00C204D4">
      <w:pPr>
        <w:rPr>
          <w:sz w:val="21"/>
          <w:szCs w:val="21"/>
        </w:rPr>
      </w:pPr>
      <w:r w:rsidRPr="00C87F29">
        <w:rPr>
          <w:sz w:val="21"/>
          <w:szCs w:val="21"/>
        </w:rPr>
        <w:separator/>
      </w:r>
    </w:p>
  </w:endnote>
  <w:endnote w:type="continuationSeparator" w:id="0">
    <w:p w:rsidR="00C204D4" w:rsidRPr="00C87F29" w:rsidRDefault="00C204D4">
      <w:pPr>
        <w:rPr>
          <w:sz w:val="21"/>
          <w:szCs w:val="21"/>
        </w:rPr>
      </w:pPr>
      <w:r w:rsidRPr="00C87F29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0869" w:rsidRPr="00250869" w:rsidRDefault="00250869" w:rsidP="00250869">
    <w:pPr>
      <w:pStyle w:val="Piedepgina"/>
      <w:ind w:left="6480"/>
      <w:jc w:val="right"/>
      <w:rPr>
        <w:sz w:val="18"/>
        <w:szCs w:val="18"/>
      </w:rPr>
    </w:pPr>
    <w:r w:rsidRPr="00250869">
      <w:rPr>
        <w:noProof/>
        <w:sz w:val="18"/>
        <w:szCs w:val="18"/>
        <w:lang w:val="es-CO" w:eastAsia="es-C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5663565</wp:posOffset>
          </wp:positionH>
          <wp:positionV relativeFrom="paragraph">
            <wp:posOffset>-2228215</wp:posOffset>
          </wp:positionV>
          <wp:extent cx="228600" cy="1990725"/>
          <wp:effectExtent l="19050" t="0" r="0" b="0"/>
          <wp:wrapTight wrapText="bothSides">
            <wp:wrapPolygon edited="0">
              <wp:start x="3600" y="0"/>
              <wp:lineTo x="-1800" y="1654"/>
              <wp:lineTo x="5400" y="3307"/>
              <wp:lineTo x="0" y="5788"/>
              <wp:lineTo x="1800" y="21497"/>
              <wp:lineTo x="14400" y="21497"/>
              <wp:lineTo x="18000" y="20050"/>
              <wp:lineTo x="18000" y="13229"/>
              <wp:lineTo x="16200" y="10128"/>
              <wp:lineTo x="16200" y="9922"/>
              <wp:lineTo x="18000" y="6821"/>
              <wp:lineTo x="18000" y="6614"/>
              <wp:lineTo x="16200" y="3721"/>
              <wp:lineTo x="14400" y="3307"/>
              <wp:lineTo x="21600" y="1654"/>
              <wp:lineTo x="21600" y="827"/>
              <wp:lineTo x="16200" y="0"/>
              <wp:lineTo x="360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" cy="1990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50869">
      <w:rPr>
        <w:sz w:val="18"/>
        <w:szCs w:val="18"/>
      </w:rPr>
      <w:t xml:space="preserve">Carrera 45 No. </w:t>
    </w:r>
    <w:proofErr w:type="gramStart"/>
    <w:r w:rsidRPr="00250869">
      <w:rPr>
        <w:sz w:val="18"/>
        <w:szCs w:val="18"/>
      </w:rPr>
      <w:t>49  A</w:t>
    </w:r>
    <w:proofErr w:type="gramEnd"/>
    <w:r w:rsidRPr="00250869">
      <w:rPr>
        <w:sz w:val="18"/>
        <w:szCs w:val="18"/>
      </w:rPr>
      <w:t xml:space="preserve"> 16</w:t>
    </w:r>
  </w:p>
  <w:p w:rsidR="00250869" w:rsidRPr="00250869" w:rsidRDefault="00250869" w:rsidP="00250869">
    <w:pPr>
      <w:pStyle w:val="Piedepgina"/>
      <w:ind w:left="6480"/>
      <w:jc w:val="right"/>
      <w:rPr>
        <w:sz w:val="18"/>
        <w:szCs w:val="18"/>
      </w:rPr>
    </w:pPr>
    <w:r w:rsidRPr="00250869">
      <w:rPr>
        <w:sz w:val="18"/>
        <w:szCs w:val="18"/>
      </w:rPr>
      <w:t>Medellín - Colombia</w:t>
    </w:r>
  </w:p>
  <w:p w:rsidR="00250869" w:rsidRPr="00250869" w:rsidRDefault="00250869" w:rsidP="00250869">
    <w:pPr>
      <w:pStyle w:val="Piedepgina"/>
      <w:ind w:left="6480"/>
      <w:jc w:val="right"/>
      <w:rPr>
        <w:sz w:val="18"/>
        <w:szCs w:val="18"/>
      </w:rPr>
    </w:pPr>
    <w:r w:rsidRPr="00250869">
      <w:rPr>
        <w:sz w:val="18"/>
        <w:szCs w:val="18"/>
      </w:rPr>
      <w:t xml:space="preserve">Tel: 251 61 55  </w:t>
    </w:r>
  </w:p>
  <w:p w:rsidR="00250869" w:rsidRPr="00250869" w:rsidRDefault="00250869" w:rsidP="00250869">
    <w:pPr>
      <w:pStyle w:val="Piedepgina"/>
      <w:ind w:left="6480"/>
      <w:jc w:val="right"/>
      <w:rPr>
        <w:sz w:val="18"/>
        <w:szCs w:val="18"/>
      </w:rPr>
    </w:pPr>
    <w:r w:rsidRPr="00250869">
      <w:rPr>
        <w:sz w:val="18"/>
        <w:szCs w:val="18"/>
      </w:rPr>
      <w:t>www.comfama.com</w:t>
    </w:r>
  </w:p>
  <w:p w:rsidR="00AE75CF" w:rsidRPr="00250869" w:rsidRDefault="00AE75CF" w:rsidP="00250869">
    <w:pPr>
      <w:pStyle w:val="Piedepgin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4D4" w:rsidRPr="00C87F29" w:rsidRDefault="00C204D4">
      <w:pPr>
        <w:rPr>
          <w:sz w:val="21"/>
          <w:szCs w:val="21"/>
        </w:rPr>
      </w:pPr>
      <w:r w:rsidRPr="00C87F29">
        <w:rPr>
          <w:sz w:val="21"/>
          <w:szCs w:val="21"/>
        </w:rPr>
        <w:separator/>
      </w:r>
    </w:p>
  </w:footnote>
  <w:footnote w:type="continuationSeparator" w:id="0">
    <w:p w:rsidR="00C204D4" w:rsidRPr="00C87F29" w:rsidRDefault="00C204D4">
      <w:pPr>
        <w:rPr>
          <w:sz w:val="21"/>
          <w:szCs w:val="21"/>
        </w:rPr>
      </w:pPr>
      <w:r w:rsidRPr="00C87F29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5CF" w:rsidRDefault="008264A6" w:rsidP="008264A6">
    <w:pPr>
      <w:pStyle w:val="Encabezado"/>
      <w:rPr>
        <w:szCs w:val="21"/>
        <w:lang w:val="es-CO"/>
      </w:rPr>
    </w:pPr>
    <w:r>
      <w:rPr>
        <w:noProof/>
        <w:szCs w:val="21"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3691890</wp:posOffset>
          </wp:positionH>
          <wp:positionV relativeFrom="paragraph">
            <wp:posOffset>135890</wp:posOffset>
          </wp:positionV>
          <wp:extent cx="2063750" cy="345440"/>
          <wp:effectExtent l="19050" t="0" r="0" b="0"/>
          <wp:wrapTight wrapText="bothSides">
            <wp:wrapPolygon edited="0">
              <wp:start x="10169" y="0"/>
              <wp:lineTo x="-199" y="5956"/>
              <wp:lineTo x="-199" y="19059"/>
              <wp:lineTo x="199" y="20250"/>
              <wp:lineTo x="21534" y="20250"/>
              <wp:lineTo x="21534" y="7147"/>
              <wp:lineTo x="20138" y="3574"/>
              <wp:lineTo x="11963" y="0"/>
              <wp:lineTo x="10169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3750" cy="345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42C1DB4"/>
    <w:lvl w:ilvl="0">
      <w:numFmt w:val="decimal"/>
      <w:lvlText w:val="*"/>
      <w:lvlJc w:val="left"/>
    </w:lvl>
  </w:abstractNum>
  <w:abstractNum w:abstractNumId="1" w15:restartNumberingAfterBreak="0">
    <w:nsid w:val="1BF82566"/>
    <w:multiLevelType w:val="hybridMultilevel"/>
    <w:tmpl w:val="EE889BC8"/>
    <w:lvl w:ilvl="0" w:tplc="FA8C7E0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76472"/>
    <w:multiLevelType w:val="hybridMultilevel"/>
    <w:tmpl w:val="797ABC0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323BC6"/>
    <w:multiLevelType w:val="multilevel"/>
    <w:tmpl w:val="D9C4EF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66A768E"/>
    <w:multiLevelType w:val="multilevel"/>
    <w:tmpl w:val="00309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903237B"/>
    <w:multiLevelType w:val="multilevel"/>
    <w:tmpl w:val="D5D0411E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9D759E0"/>
    <w:multiLevelType w:val="hybridMultilevel"/>
    <w:tmpl w:val="B5D8CAD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A7D355F"/>
    <w:multiLevelType w:val="multilevel"/>
    <w:tmpl w:val="9CB2ECD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0737600"/>
    <w:multiLevelType w:val="hybridMultilevel"/>
    <w:tmpl w:val="D57C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11F45"/>
    <w:multiLevelType w:val="hybridMultilevel"/>
    <w:tmpl w:val="98963BCA"/>
    <w:lvl w:ilvl="0" w:tplc="FA8C7E0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61598"/>
    <w:multiLevelType w:val="hybridMultilevel"/>
    <w:tmpl w:val="57501C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C3EBE"/>
    <w:multiLevelType w:val="hybridMultilevel"/>
    <w:tmpl w:val="836436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40962"/>
    <w:multiLevelType w:val="hybridMultilevel"/>
    <w:tmpl w:val="3CC26522"/>
    <w:lvl w:ilvl="0" w:tplc="7ACEC03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71BA4F72"/>
    <w:multiLevelType w:val="multilevel"/>
    <w:tmpl w:val="8C926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20D3750"/>
    <w:multiLevelType w:val="hybridMultilevel"/>
    <w:tmpl w:val="9416A43C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7D156602"/>
    <w:multiLevelType w:val="hybridMultilevel"/>
    <w:tmpl w:val="F11C8896"/>
    <w:lvl w:ilvl="0" w:tplc="0398345A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3397D"/>
    <w:multiLevelType w:val="hybridMultilevel"/>
    <w:tmpl w:val="9C7000AC"/>
    <w:lvl w:ilvl="0" w:tplc="FA8C7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5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1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  <w:num w:numId="12">
    <w:abstractNumId w:val="2"/>
  </w:num>
  <w:num w:numId="13">
    <w:abstractNumId w:val="11"/>
  </w:num>
  <w:num w:numId="14">
    <w:abstractNumId w:val="10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BDB"/>
    <w:rsid w:val="00011780"/>
    <w:rsid w:val="00015EE8"/>
    <w:rsid w:val="00025E93"/>
    <w:rsid w:val="00036E83"/>
    <w:rsid w:val="0003792B"/>
    <w:rsid w:val="00047552"/>
    <w:rsid w:val="00070F49"/>
    <w:rsid w:val="000735D1"/>
    <w:rsid w:val="00073BDB"/>
    <w:rsid w:val="000D5700"/>
    <w:rsid w:val="000E39FE"/>
    <w:rsid w:val="000E6236"/>
    <w:rsid w:val="0010371E"/>
    <w:rsid w:val="0010749C"/>
    <w:rsid w:val="00112A28"/>
    <w:rsid w:val="00112C97"/>
    <w:rsid w:val="00114F93"/>
    <w:rsid w:val="0011787F"/>
    <w:rsid w:val="00117B2F"/>
    <w:rsid w:val="00127BA0"/>
    <w:rsid w:val="00131731"/>
    <w:rsid w:val="00166BE5"/>
    <w:rsid w:val="00167682"/>
    <w:rsid w:val="00173BCB"/>
    <w:rsid w:val="00174F4E"/>
    <w:rsid w:val="001820B4"/>
    <w:rsid w:val="001A3610"/>
    <w:rsid w:val="001C75D3"/>
    <w:rsid w:val="001D082E"/>
    <w:rsid w:val="001E02F6"/>
    <w:rsid w:val="001E0A0E"/>
    <w:rsid w:val="001E6AA3"/>
    <w:rsid w:val="00201D72"/>
    <w:rsid w:val="00206C3C"/>
    <w:rsid w:val="00217368"/>
    <w:rsid w:val="00231880"/>
    <w:rsid w:val="00240C44"/>
    <w:rsid w:val="00250869"/>
    <w:rsid w:val="00257061"/>
    <w:rsid w:val="00260C09"/>
    <w:rsid w:val="00263EF6"/>
    <w:rsid w:val="00264112"/>
    <w:rsid w:val="00283ED2"/>
    <w:rsid w:val="00285971"/>
    <w:rsid w:val="00287D0D"/>
    <w:rsid w:val="00290D07"/>
    <w:rsid w:val="00292458"/>
    <w:rsid w:val="00292FBD"/>
    <w:rsid w:val="002B3675"/>
    <w:rsid w:val="002B39BB"/>
    <w:rsid w:val="002C5842"/>
    <w:rsid w:val="002D0A21"/>
    <w:rsid w:val="002D53EA"/>
    <w:rsid w:val="002D7B21"/>
    <w:rsid w:val="002F5C8A"/>
    <w:rsid w:val="003017C3"/>
    <w:rsid w:val="003145DD"/>
    <w:rsid w:val="00381401"/>
    <w:rsid w:val="00387972"/>
    <w:rsid w:val="003A285F"/>
    <w:rsid w:val="003A7C12"/>
    <w:rsid w:val="003C3CCA"/>
    <w:rsid w:val="003F6ECF"/>
    <w:rsid w:val="00415D32"/>
    <w:rsid w:val="00425054"/>
    <w:rsid w:val="00426F72"/>
    <w:rsid w:val="00434A27"/>
    <w:rsid w:val="00454482"/>
    <w:rsid w:val="00455A4F"/>
    <w:rsid w:val="004569C3"/>
    <w:rsid w:val="00465AAC"/>
    <w:rsid w:val="00470736"/>
    <w:rsid w:val="0047082C"/>
    <w:rsid w:val="004715B8"/>
    <w:rsid w:val="004765A6"/>
    <w:rsid w:val="004C5490"/>
    <w:rsid w:val="004E39D4"/>
    <w:rsid w:val="00512D4A"/>
    <w:rsid w:val="00513262"/>
    <w:rsid w:val="00530E76"/>
    <w:rsid w:val="0053560E"/>
    <w:rsid w:val="005440D3"/>
    <w:rsid w:val="00577335"/>
    <w:rsid w:val="00580263"/>
    <w:rsid w:val="0058480E"/>
    <w:rsid w:val="005861AB"/>
    <w:rsid w:val="0059026D"/>
    <w:rsid w:val="005A3EC0"/>
    <w:rsid w:val="005A5BAC"/>
    <w:rsid w:val="005C46BF"/>
    <w:rsid w:val="005C7829"/>
    <w:rsid w:val="005D1D62"/>
    <w:rsid w:val="005E082B"/>
    <w:rsid w:val="0061603A"/>
    <w:rsid w:val="00626C91"/>
    <w:rsid w:val="00641389"/>
    <w:rsid w:val="00652487"/>
    <w:rsid w:val="00654950"/>
    <w:rsid w:val="00654C7A"/>
    <w:rsid w:val="00654F57"/>
    <w:rsid w:val="00673617"/>
    <w:rsid w:val="006819A3"/>
    <w:rsid w:val="006861B9"/>
    <w:rsid w:val="00691E8B"/>
    <w:rsid w:val="0069390D"/>
    <w:rsid w:val="00696B5A"/>
    <w:rsid w:val="00697E9D"/>
    <w:rsid w:val="006A10F3"/>
    <w:rsid w:val="006B24CA"/>
    <w:rsid w:val="006C7173"/>
    <w:rsid w:val="006D0B96"/>
    <w:rsid w:val="006F065B"/>
    <w:rsid w:val="006F1713"/>
    <w:rsid w:val="006F3102"/>
    <w:rsid w:val="007230A6"/>
    <w:rsid w:val="007275BE"/>
    <w:rsid w:val="00730992"/>
    <w:rsid w:val="00736FB9"/>
    <w:rsid w:val="00750D71"/>
    <w:rsid w:val="00750FA7"/>
    <w:rsid w:val="00766273"/>
    <w:rsid w:val="00767CE3"/>
    <w:rsid w:val="00787D17"/>
    <w:rsid w:val="00795DEC"/>
    <w:rsid w:val="007B3FAD"/>
    <w:rsid w:val="007C18E8"/>
    <w:rsid w:val="007C48BE"/>
    <w:rsid w:val="007D4CA6"/>
    <w:rsid w:val="007D6A52"/>
    <w:rsid w:val="007D70ED"/>
    <w:rsid w:val="007E0826"/>
    <w:rsid w:val="007F1AB3"/>
    <w:rsid w:val="008244A8"/>
    <w:rsid w:val="008264A6"/>
    <w:rsid w:val="00831221"/>
    <w:rsid w:val="008669C6"/>
    <w:rsid w:val="008A13A5"/>
    <w:rsid w:val="008A36E8"/>
    <w:rsid w:val="008B7312"/>
    <w:rsid w:val="008D2777"/>
    <w:rsid w:val="008D5539"/>
    <w:rsid w:val="008E24F2"/>
    <w:rsid w:val="008F11CD"/>
    <w:rsid w:val="00915773"/>
    <w:rsid w:val="0091750D"/>
    <w:rsid w:val="009B0B14"/>
    <w:rsid w:val="009D1E86"/>
    <w:rsid w:val="009D3250"/>
    <w:rsid w:val="009D4942"/>
    <w:rsid w:val="009E7792"/>
    <w:rsid w:val="009F564C"/>
    <w:rsid w:val="009F78CF"/>
    <w:rsid w:val="00A0724D"/>
    <w:rsid w:val="00A101A7"/>
    <w:rsid w:val="00A22EA8"/>
    <w:rsid w:val="00A24EF4"/>
    <w:rsid w:val="00A459E1"/>
    <w:rsid w:val="00A46CDB"/>
    <w:rsid w:val="00A62EEF"/>
    <w:rsid w:val="00A667B9"/>
    <w:rsid w:val="00A8000B"/>
    <w:rsid w:val="00AA2D79"/>
    <w:rsid w:val="00AA7635"/>
    <w:rsid w:val="00AB16AC"/>
    <w:rsid w:val="00AB31C3"/>
    <w:rsid w:val="00AB378A"/>
    <w:rsid w:val="00AD0740"/>
    <w:rsid w:val="00AD2239"/>
    <w:rsid w:val="00AE3E77"/>
    <w:rsid w:val="00AE75CF"/>
    <w:rsid w:val="00AF10CF"/>
    <w:rsid w:val="00B02058"/>
    <w:rsid w:val="00B200BB"/>
    <w:rsid w:val="00B264D3"/>
    <w:rsid w:val="00B300AA"/>
    <w:rsid w:val="00B402DD"/>
    <w:rsid w:val="00B4360B"/>
    <w:rsid w:val="00B50B5E"/>
    <w:rsid w:val="00B54A71"/>
    <w:rsid w:val="00B67AAA"/>
    <w:rsid w:val="00B758D6"/>
    <w:rsid w:val="00B9444F"/>
    <w:rsid w:val="00B96854"/>
    <w:rsid w:val="00BB3CA7"/>
    <w:rsid w:val="00BB6332"/>
    <w:rsid w:val="00BD7628"/>
    <w:rsid w:val="00BE6002"/>
    <w:rsid w:val="00BE712E"/>
    <w:rsid w:val="00BF05D6"/>
    <w:rsid w:val="00BF5797"/>
    <w:rsid w:val="00C0314F"/>
    <w:rsid w:val="00C204D4"/>
    <w:rsid w:val="00C27740"/>
    <w:rsid w:val="00C51A16"/>
    <w:rsid w:val="00C56DCB"/>
    <w:rsid w:val="00C62C0F"/>
    <w:rsid w:val="00C87F29"/>
    <w:rsid w:val="00C93B66"/>
    <w:rsid w:val="00C94CD1"/>
    <w:rsid w:val="00C9793B"/>
    <w:rsid w:val="00CA32C7"/>
    <w:rsid w:val="00CE0F5A"/>
    <w:rsid w:val="00CE2D0D"/>
    <w:rsid w:val="00D06E59"/>
    <w:rsid w:val="00D23484"/>
    <w:rsid w:val="00D26C4A"/>
    <w:rsid w:val="00D32955"/>
    <w:rsid w:val="00D4319A"/>
    <w:rsid w:val="00D51C1C"/>
    <w:rsid w:val="00D54EDF"/>
    <w:rsid w:val="00D56DF0"/>
    <w:rsid w:val="00D639BD"/>
    <w:rsid w:val="00D66A8B"/>
    <w:rsid w:val="00D8247C"/>
    <w:rsid w:val="00D87625"/>
    <w:rsid w:val="00D9374A"/>
    <w:rsid w:val="00DA2B14"/>
    <w:rsid w:val="00DB0744"/>
    <w:rsid w:val="00DC166E"/>
    <w:rsid w:val="00DD68C6"/>
    <w:rsid w:val="00DF1F51"/>
    <w:rsid w:val="00DF310D"/>
    <w:rsid w:val="00DF434F"/>
    <w:rsid w:val="00DF5C47"/>
    <w:rsid w:val="00E07947"/>
    <w:rsid w:val="00E15EB5"/>
    <w:rsid w:val="00E264BB"/>
    <w:rsid w:val="00E376F8"/>
    <w:rsid w:val="00E4166B"/>
    <w:rsid w:val="00E61044"/>
    <w:rsid w:val="00E64511"/>
    <w:rsid w:val="00E7517D"/>
    <w:rsid w:val="00EA27CF"/>
    <w:rsid w:val="00EB34E3"/>
    <w:rsid w:val="00EC5624"/>
    <w:rsid w:val="00EC7AEC"/>
    <w:rsid w:val="00EC7BA3"/>
    <w:rsid w:val="00ED1AF7"/>
    <w:rsid w:val="00EE3AB4"/>
    <w:rsid w:val="00EF5499"/>
    <w:rsid w:val="00F0417E"/>
    <w:rsid w:val="00F14AF2"/>
    <w:rsid w:val="00F21E3F"/>
    <w:rsid w:val="00F4114A"/>
    <w:rsid w:val="00F66D74"/>
    <w:rsid w:val="00F67018"/>
    <w:rsid w:val="00F85606"/>
    <w:rsid w:val="00FA4712"/>
    <w:rsid w:val="00FA6E40"/>
    <w:rsid w:val="00FA7DBD"/>
    <w:rsid w:val="00FD10D0"/>
    <w:rsid w:val="00FD2F6B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CEFAD"/>
  <w15:docId w15:val="{21681EFD-2AD6-4335-8005-6176C146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ED"/>
    <w:pPr>
      <w:spacing w:after="200"/>
    </w:pPr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5D1D62"/>
    <w:pPr>
      <w:keepNext/>
      <w:spacing w:after="0"/>
      <w:jc w:val="both"/>
      <w:outlineLvl w:val="0"/>
    </w:pPr>
    <w:rPr>
      <w:rFonts w:ascii="Arial" w:eastAsia="Times New Roman" w:hAnsi="Arial" w:cs="Arial"/>
      <w:b/>
      <w:bCs/>
      <w:lang w:eastAsia="es-ES"/>
    </w:rPr>
  </w:style>
  <w:style w:type="paragraph" w:styleId="Ttulo3">
    <w:name w:val="heading 3"/>
    <w:basedOn w:val="Normal"/>
    <w:next w:val="Normal"/>
    <w:qFormat/>
    <w:rsid w:val="008D55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5D1D62"/>
    <w:pPr>
      <w:keepNext/>
      <w:spacing w:after="0"/>
      <w:jc w:val="center"/>
      <w:outlineLvl w:val="3"/>
    </w:pPr>
    <w:rPr>
      <w:rFonts w:ascii="Arial" w:eastAsia="Times New Roman" w:hAnsi="Arial" w:cs="Arial"/>
      <w:b/>
      <w:bCs/>
      <w:lang w:eastAsia="es-ES"/>
    </w:rPr>
  </w:style>
  <w:style w:type="paragraph" w:styleId="Ttulo6">
    <w:name w:val="heading 6"/>
    <w:basedOn w:val="Normal"/>
    <w:next w:val="Normal"/>
    <w:qFormat/>
    <w:rsid w:val="005D1D62"/>
    <w:pPr>
      <w:keepNext/>
      <w:spacing w:after="0"/>
      <w:outlineLvl w:val="5"/>
    </w:pPr>
    <w:rPr>
      <w:rFonts w:ascii="Arial" w:eastAsia="Times New Roman" w:hAnsi="Arial" w:cs="Arial"/>
      <w:b/>
      <w:bCs/>
      <w:lang w:eastAsia="es-ES"/>
    </w:rPr>
  </w:style>
  <w:style w:type="paragraph" w:styleId="Ttulo7">
    <w:name w:val="heading 7"/>
    <w:basedOn w:val="Normal"/>
    <w:next w:val="Normal"/>
    <w:qFormat/>
    <w:rsid w:val="008D5539"/>
    <w:pPr>
      <w:spacing w:before="240" w:after="60"/>
      <w:outlineLvl w:val="6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C3514"/>
    <w:pPr>
      <w:tabs>
        <w:tab w:val="center" w:pos="4320"/>
        <w:tab w:val="right" w:pos="864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3514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3514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3514"/>
    <w:rPr>
      <w:lang w:val="es-ES_tradnl"/>
    </w:rPr>
  </w:style>
  <w:style w:type="paragraph" w:styleId="Textoindependiente">
    <w:name w:val="Body Text"/>
    <w:basedOn w:val="Normal"/>
    <w:rsid w:val="005D1D62"/>
    <w:pPr>
      <w:spacing w:after="0"/>
      <w:jc w:val="both"/>
    </w:pPr>
    <w:rPr>
      <w:rFonts w:ascii="Arial" w:eastAsia="Times New Roman" w:hAnsi="Arial" w:cs="Arial"/>
      <w:lang w:eastAsia="es-ES"/>
    </w:rPr>
  </w:style>
  <w:style w:type="paragraph" w:styleId="NormalWeb">
    <w:name w:val="Normal (Web)"/>
    <w:basedOn w:val="Normal"/>
    <w:uiPriority w:val="99"/>
    <w:rsid w:val="005D1D62"/>
    <w:pPr>
      <w:spacing w:before="100" w:beforeAutospacing="1" w:after="100" w:afterAutospacing="1"/>
    </w:pPr>
    <w:rPr>
      <w:rFonts w:ascii="Verdana" w:eastAsia="Times New Roman" w:hAnsi="Verdana"/>
      <w:color w:val="5F5F5F"/>
      <w:lang w:val="es-ES" w:eastAsia="es-ES"/>
    </w:rPr>
  </w:style>
  <w:style w:type="character" w:styleId="Hipervnculo">
    <w:name w:val="Hyperlink"/>
    <w:basedOn w:val="Fuentedeprrafopredeter"/>
    <w:uiPriority w:val="99"/>
    <w:rsid w:val="008D5539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C87F29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6C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CDB"/>
    <w:rPr>
      <w:rFonts w:ascii="Tahoma" w:hAnsi="Tahoma" w:cs="Tahoma"/>
      <w:sz w:val="16"/>
      <w:szCs w:val="16"/>
      <w:lang w:val="es-ES_tradnl" w:eastAsia="en-US"/>
    </w:rPr>
  </w:style>
  <w:style w:type="paragraph" w:styleId="Sinespaciado">
    <w:name w:val="No Spacing"/>
    <w:link w:val="SinespaciadoCar"/>
    <w:uiPriority w:val="99"/>
    <w:qFormat/>
    <w:rsid w:val="008264A6"/>
    <w:rPr>
      <w:rFonts w:ascii="Calibri" w:eastAsia="Times New Roman" w:hAnsi="Calibri"/>
      <w:sz w:val="22"/>
      <w:szCs w:val="22"/>
      <w:lang w:eastAsia="en-U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264A6"/>
    <w:rPr>
      <w:rFonts w:ascii="Calibri" w:eastAsia="Times New Roman" w:hAnsi="Calibri"/>
      <w:sz w:val="22"/>
      <w:szCs w:val="22"/>
      <w:lang w:eastAsia="en-US"/>
    </w:rPr>
  </w:style>
  <w:style w:type="paragraph" w:customStyle="1" w:styleId="intertitulo">
    <w:name w:val="intertitulo"/>
    <w:basedOn w:val="Normal"/>
    <w:rsid w:val="00A0724D"/>
    <w:pPr>
      <w:spacing w:before="100" w:beforeAutospacing="1" w:after="100" w:afterAutospacing="1"/>
    </w:pPr>
    <w:rPr>
      <w:rFonts w:ascii="Times New Roman" w:eastAsia="Times New Roman" w:hAnsi="Times New Roman"/>
      <w:lang w:val="es-CO" w:eastAsia="es-CO"/>
    </w:rPr>
  </w:style>
  <w:style w:type="paragraph" w:styleId="Prrafodelista">
    <w:name w:val="List Paragraph"/>
    <w:basedOn w:val="Normal"/>
    <w:uiPriority w:val="34"/>
    <w:qFormat/>
    <w:rsid w:val="00BB6332"/>
    <w:pPr>
      <w:ind w:left="720"/>
      <w:contextualSpacing/>
    </w:pPr>
  </w:style>
  <w:style w:type="paragraph" w:customStyle="1" w:styleId="xxmsonormal">
    <w:name w:val="x_x_msonormal"/>
    <w:basedOn w:val="Normal"/>
    <w:rsid w:val="006F1713"/>
    <w:pPr>
      <w:spacing w:after="0"/>
    </w:pPr>
    <w:rPr>
      <w:rFonts w:ascii="Times New Roman" w:eastAsiaTheme="minorHAnsi" w:hAnsi="Times New Roman"/>
      <w:lang w:val="es-CO" w:eastAsia="es-CO"/>
    </w:rPr>
  </w:style>
  <w:style w:type="paragraph" w:customStyle="1" w:styleId="Default">
    <w:name w:val="Default"/>
    <w:rsid w:val="00A101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aRom\Configuraci&#243;n%20local\Archivos%20temporales%20de%20Internet\OLK29\Plantilla%20COMFAMA%202009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F162C-E2D7-4443-9103-E1FE9DD4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COMFAMA 2009.dot</Template>
  <TotalTime>254</TotalTime>
  <Pages>2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SUBDIRECCION SALUD</vt:lpstr>
    </vt:vector>
  </TitlesOfParts>
  <Company>COMFAMA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SUBDIRECCION SALUD</dc:title>
  <dc:creator>COMFAMA</dc:creator>
  <cp:lastModifiedBy>Clara Ines Pelaez Martinez</cp:lastModifiedBy>
  <cp:revision>141</cp:revision>
  <cp:lastPrinted>2015-08-31T18:31:00Z</cp:lastPrinted>
  <dcterms:created xsi:type="dcterms:W3CDTF">2019-09-19T16:27:00Z</dcterms:created>
  <dcterms:modified xsi:type="dcterms:W3CDTF">2021-10-27T13:04:00Z</dcterms:modified>
</cp:coreProperties>
</file>